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787" w:rsidRDefault="00FD2787">
      <w:pPr>
        <w:spacing w:line="360" w:lineRule="auto"/>
        <w:jc w:val="center"/>
        <w:rPr>
          <w:rFonts w:ascii="微软雅黑" w:eastAsia="微软雅黑" w:hAnsi="微软雅黑"/>
          <w:b/>
          <w:bCs/>
          <w:sz w:val="32"/>
          <w:szCs w:val="32"/>
        </w:rPr>
      </w:pPr>
      <w:r>
        <w:rPr>
          <w:noProof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92pt;margin-top:955pt;width:29pt;height:35pt;z-index:251658240;mso-position-horizontal-relative:page;mso-position-vertical-relative:page">
            <v:imagedata r:id="rId6" o:title=""/>
            <w10:wrap anchorx="page"/>
          </v:shape>
        </w:pict>
      </w:r>
      <w:bookmarkStart w:id="0" w:name="_GoBack"/>
      <w:r>
        <w:rPr>
          <w:rFonts w:ascii="微软雅黑" w:eastAsia="微软雅黑" w:hAnsi="微软雅黑" w:cs="微软雅黑" w:hint="eastAsia"/>
          <w:b/>
          <w:bCs/>
          <w:sz w:val="32"/>
          <w:szCs w:val="32"/>
          <w:lang w:val="en-US"/>
        </w:rPr>
        <w:t>《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叙事作文的开头和结尾》范文</w:t>
      </w:r>
    </w:p>
    <w:bookmarkEnd w:id="0"/>
    <w:p w:rsidR="00FD2787" w:rsidRDefault="00FD2787" w:rsidP="00354571">
      <w:pPr>
        <w:spacing w:line="360" w:lineRule="auto"/>
        <w:ind w:firstLineChars="200" w:firstLine="31680"/>
        <w:jc w:val="both"/>
        <w:rPr>
          <w:rFonts w:ascii="宋体" w:cs="宋体"/>
          <w:sz w:val="24"/>
          <w:szCs w:val="24"/>
          <w:lang w:val="en-US"/>
        </w:rPr>
      </w:pPr>
      <w:r>
        <w:rPr>
          <w:rFonts w:ascii="宋体" w:hAnsi="宋体" w:cs="宋体" w:hint="eastAsia"/>
          <w:b/>
          <w:bCs/>
          <w:sz w:val="24"/>
          <w:szCs w:val="24"/>
        </w:rPr>
        <w:t>例文一：</w:t>
      </w:r>
    </w:p>
    <w:p w:rsidR="00FD2787" w:rsidRDefault="00FD2787" w:rsidP="00354571">
      <w:pPr>
        <w:spacing w:line="360" w:lineRule="auto"/>
        <w:ind w:firstLineChars="1800" w:firstLine="31680"/>
        <w:jc w:val="both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父爱，一直都在</w:t>
      </w:r>
    </w:p>
    <w:p w:rsidR="00FD2787" w:rsidRDefault="00FD2787">
      <w:pPr>
        <w:spacing w:line="360" w:lineRule="auto"/>
        <w:jc w:val="both"/>
        <w:rPr>
          <w:rFonts w:ascii="宋体" w:cs="宋体"/>
          <w:sz w:val="24"/>
          <w:szCs w:val="24"/>
          <w:lang w:val="en-US"/>
        </w:rPr>
      </w:pPr>
      <w:r>
        <w:rPr>
          <w:rFonts w:ascii="宋体" w:hAnsi="宋体" w:cs="宋体"/>
          <w:sz w:val="24"/>
          <w:szCs w:val="24"/>
          <w:lang w:val="en-US"/>
        </w:rPr>
        <w:t xml:space="preserve">                                       </w:t>
      </w:r>
      <w:r>
        <w:rPr>
          <w:rFonts w:ascii="宋体" w:hAnsi="宋体" w:cs="宋体" w:hint="eastAsia"/>
          <w:sz w:val="24"/>
          <w:szCs w:val="24"/>
          <w:lang w:val="en-US"/>
        </w:rPr>
        <w:t>曹越旻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早晨醒来，赖在床上，对一直侯在床边的他说：“我想装一头小象。”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他很是惊讶，“象有长长的鼻子，你有吗？”</w:t>
      </w:r>
    </w:p>
    <w:p w:rsidR="00FD2787" w:rsidRDefault="00FD2787" w:rsidP="00354571">
      <w:pPr>
        <w:spacing w:line="360" w:lineRule="auto"/>
        <w:ind w:firstLine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“你帮我找嘛！”他很无奈，起身从衣柜里翻出一条围巾，虽然有些软趴趴，不过还算够长。</w:t>
      </w:r>
    </w:p>
    <w:p w:rsidR="00FD2787" w:rsidRDefault="00FD2787" w:rsidP="00354571">
      <w:pPr>
        <w:spacing w:line="360" w:lineRule="auto"/>
        <w:ind w:firstLine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“那象牙呢？象不是有两只长长的象牙吗？”</w:t>
      </w:r>
    </w:p>
    <w:p w:rsidR="00FD2787" w:rsidRDefault="00FD2787" w:rsidP="00354571">
      <w:pPr>
        <w:spacing w:line="360" w:lineRule="auto"/>
        <w:ind w:firstLine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“你把胳膊举起来不就行了呀。”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我还是不满意，“你再帮我想想办法，象是很胖很胖的，我不够胖呀。”</w:t>
      </w:r>
    </w:p>
    <w:p w:rsidR="00FD2787" w:rsidRDefault="00FD2787" w:rsidP="00354571">
      <w:pPr>
        <w:spacing w:line="360" w:lineRule="auto"/>
        <w:ind w:leftChars="240" w:left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他皱了皱眉。“给你。”他递过来一床棉被，我披上它。现在，我可真正是一头小象啦……</w:t>
      </w:r>
    </w:p>
    <w:p w:rsidR="00FD2787" w:rsidRDefault="00FD2787" w:rsidP="00354571">
      <w:pPr>
        <w:spacing w:line="360" w:lineRule="auto"/>
        <w:ind w:leftChars="240" w:left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不，等等。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看见我睛转阴的脸，他俯下身，问我怎么了，“我不像象那么高呀！”我沮丧地答道。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他没答话，而是蹲下身来，示意我坐到他的脖子上面去，等我坐好，他猛地一起身，真是高啊，从未尝试过以这种角度看世界，这就是象的世界吗？好像一切都能够得到，一切尽在掌握。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  <w:u w:val="single"/>
        </w:rPr>
        <w:t>这是我刚有记忆不久的事了。那时的我，脑子里已有“象”的概念</w:t>
      </w:r>
      <w:r>
        <w:rPr>
          <w:rFonts w:ascii="宋体" w:hAnsi="宋体" w:cs="宋体"/>
          <w:sz w:val="24"/>
          <w:szCs w:val="24"/>
          <w:u w:val="single"/>
        </w:rPr>
        <w:t>——</w:t>
      </w:r>
      <w:r>
        <w:rPr>
          <w:rFonts w:ascii="宋体" w:hAnsi="宋体" w:cs="宋体" w:hint="eastAsia"/>
          <w:sz w:val="24"/>
          <w:szCs w:val="24"/>
          <w:u w:val="single"/>
        </w:rPr>
        <w:t>我知道，它们是一种长鼻子，胖身子，肥耳朵的动物。自从在拼音挂图上认识它们后，我就对它们充满了好感。</w:t>
      </w:r>
    </w:p>
    <w:p w:rsidR="00FD2787" w:rsidRDefault="00FD2787" w:rsidP="00354571">
      <w:pPr>
        <w:spacing w:line="360" w:lineRule="auto"/>
        <w:ind w:firstLine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“你们干什么呢？家里都被你们糟蹋成什么样子了！”妈妈回来了，正开心的我才意识到问题的严重性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那是妈妈最喜欢的围巾呀。我在妈妈的责骂下大哭：“我只是想了解象的世界呀</w:t>
      </w:r>
      <w:r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………”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后来，后来就结束了，只记得他专门请了一天假，带我去动物园看象，那是我第一次看到真正的象。当时真是非常开心哪，好像那个象的高高在上的世界又回来了似的。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color w:val="FF000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时光荏苒，我早已不是那个需要他帮我装象的顽童，我在一天天长大，一天天变得强壮，直到足以到达那个象的世界，而他，眼角慢慢生出皱纹，头发中隐藏的白发渐渐增多，背也慢慢地驼了，再也不会有那时那般高大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color w:val="FF000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然而，如果我有需要或困难，他一定最先了解，一定最先帮我渡过困境。即使他已经不再高大强壮，他也会用那微驼的背，把我再次托上我希冀的未来，无论是我想再次装象，还是别的什么。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color w:val="FF000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爸爸，我轻轻地呼唤他，谢谢你这么多年给我的爱，我也会爱你。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color w:val="FF000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并且，我会继续加油！</w:t>
      </w:r>
    </w:p>
    <w:p w:rsidR="00FD2787" w:rsidRDefault="00FD2787" w:rsidP="00354571">
      <w:pPr>
        <w:spacing w:line="360" w:lineRule="auto"/>
        <w:ind w:firstLineChars="200" w:firstLine="31680"/>
        <w:jc w:val="both"/>
        <w:rPr>
          <w:rFonts w:ascii="宋体" w:cs="宋体"/>
          <w:sz w:val="24"/>
          <w:szCs w:val="24"/>
          <w:lang w:val="en-US"/>
        </w:rPr>
      </w:pPr>
      <w:r>
        <w:rPr>
          <w:rFonts w:ascii="宋体" w:hAnsi="宋体" w:cs="宋体" w:hint="eastAsia"/>
          <w:b/>
          <w:bCs/>
          <w:sz w:val="24"/>
          <w:szCs w:val="24"/>
        </w:rPr>
        <w:t>比较文：</w:t>
      </w:r>
    </w:p>
    <w:p w:rsidR="00FD2787" w:rsidRDefault="00FD2787" w:rsidP="00354571">
      <w:pPr>
        <w:spacing w:line="360" w:lineRule="auto"/>
        <w:ind w:firstLineChars="200" w:firstLine="31680"/>
        <w:jc w:val="center"/>
        <w:rPr>
          <w:rFonts w:ascii="宋体" w:cs="宋体"/>
          <w:sz w:val="24"/>
          <w:szCs w:val="24"/>
          <w:lang w:val="en-US"/>
        </w:rPr>
      </w:pPr>
      <w:r>
        <w:rPr>
          <w:rFonts w:ascii="宋体" w:hAnsi="宋体" w:cs="宋体" w:hint="eastAsia"/>
          <w:sz w:val="24"/>
          <w:szCs w:val="24"/>
        </w:rPr>
        <w:t>父爱，一直都在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color w:val="FF000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父爱是人类亘古不变的主题，我们赋予它太多的诠释，也赋予它太多的内涵。它没有长篇史诗的撼人心魄，没有风卷大海的惊波逆转，但它却如山一般厚重，如海一般博大。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这是我刚有记忆不久的事。那时的我，脑子里已有“象”的概念</w:t>
      </w:r>
      <w:r>
        <w:rPr>
          <w:rFonts w:ascii="宋体" w:hAnsi="宋体" w:cs="宋体"/>
          <w:color w:val="FF0000"/>
          <w:sz w:val="24"/>
          <w:szCs w:val="24"/>
        </w:rPr>
        <w:t>——</w:t>
      </w:r>
      <w:r>
        <w:rPr>
          <w:rFonts w:ascii="宋体" w:hAnsi="宋体" w:cs="宋体" w:hint="eastAsia"/>
          <w:color w:val="FF0000"/>
          <w:sz w:val="24"/>
          <w:szCs w:val="24"/>
        </w:rPr>
        <w:t>我知道，它们是一种长鼻子，胖身子，肥耳朵的动物。自从在拼音挂图上认识它们后，我就对它们充满了好感。有一天，我对他</w:t>
      </w:r>
      <w:r>
        <w:rPr>
          <w:rFonts w:ascii="宋体" w:hAnsi="宋体" w:cs="宋体" w:hint="eastAsia"/>
          <w:sz w:val="24"/>
          <w:szCs w:val="24"/>
        </w:rPr>
        <w:t>说：“我想装一头小象。”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他很是惊讶，“象有长长的鼻子，你有吗？”</w:t>
      </w:r>
    </w:p>
    <w:p w:rsidR="00FD2787" w:rsidRDefault="00FD2787" w:rsidP="00354571">
      <w:pPr>
        <w:spacing w:line="360" w:lineRule="auto"/>
        <w:ind w:firstLine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“你帮我找嘛！”他很无奈，起身从衣柜里翻出一条围巾，虽然有些软趴趴，不过还算够长。</w:t>
      </w:r>
    </w:p>
    <w:p w:rsidR="00FD2787" w:rsidRDefault="00FD2787" w:rsidP="00354571">
      <w:pPr>
        <w:spacing w:line="360" w:lineRule="auto"/>
        <w:ind w:firstLine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“那象牙呢？象不是有两只长长的象牙吗？”</w:t>
      </w:r>
    </w:p>
    <w:p w:rsidR="00FD2787" w:rsidRDefault="00FD2787" w:rsidP="00354571">
      <w:pPr>
        <w:spacing w:line="360" w:lineRule="auto"/>
        <w:ind w:firstLine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“你把胳膊举起来不就行了呀。”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我还是不满意，“你再帮我想想办法，象是很胖很胖的，我不够胖呀。”</w:t>
      </w:r>
    </w:p>
    <w:p w:rsidR="00FD2787" w:rsidRDefault="00FD2787" w:rsidP="00354571">
      <w:pPr>
        <w:spacing w:line="360" w:lineRule="auto"/>
        <w:ind w:leftChars="240" w:left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他皱了皱眉。“给你。”他递过来一床棉被，我披上它。现在，我可真正是一头小象啦……不，等等。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看见我睛转阴的脸，他俯下身，问我怎么了，“我不像象那么高呀！”我沮丧地答道。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他没答话，而是蹲下身来，示意我坐到他的脖子上面去，等我坐好，他猛地一起身，真是高啊，从未尝试过以这种角度看世界，这就是象的世界吗？好像一切都能够得到，一切尽在掌握。</w:t>
      </w:r>
    </w:p>
    <w:p w:rsidR="00FD2787" w:rsidRDefault="00FD2787" w:rsidP="00354571">
      <w:pPr>
        <w:spacing w:line="360" w:lineRule="auto"/>
        <w:ind w:firstLineChars="1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“你们干什么呢？家里都被你们糟蹋成什么样子了！”正开心的我才意识到问题的严重性</w:t>
      </w:r>
      <w:r>
        <w:rPr>
          <w:rFonts w:ascii="宋体" w:hAnsi="宋体" w:cs="宋体"/>
          <w:sz w:val="24"/>
          <w:szCs w:val="24"/>
        </w:rPr>
        <w:t>——</w:t>
      </w:r>
      <w:r>
        <w:rPr>
          <w:rFonts w:ascii="宋体" w:hAnsi="宋体" w:cs="宋体" w:hint="eastAsia"/>
          <w:sz w:val="24"/>
          <w:szCs w:val="24"/>
        </w:rPr>
        <w:t>那是妈妈最喜欢的围巾呀。我在妈妈的责骂下大哭：“我只是想了解象的世界呀…</w:t>
      </w:r>
      <w:r>
        <w:rPr>
          <w:rFonts w:ascii="宋体" w:hAns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”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后来…后来就结束了，只记得他专门请了一天假，带我去动物园看象，那是我第一次看到真正的象。当时真是非常开心哪，好像那个象的高高在上的世界又回来了似的。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时光荏苒，我早已不是那个需要他帮我装象的顽童，我在一天天长大，一天天变得强壮，直到足以到达那个象的世界，而他，眼角慢慢生出皱纹，头发中隐藏的白发渐渐增多，背也慢慢地驼了，再也不会有那时那般高大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然而，如果我有需要或困难，他一定最先了解，一定最先帮我渡过困境。即使他已经不再高大强壮，他也会用那微驼的背，把我再次托上我希冀的未来，无论是我想再次装象，还是别的什么。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爸爸，我轻轻地呼唤他，谢谢你这么多年给我的爱，我也会爱你。</w:t>
      </w:r>
    </w:p>
    <w:p w:rsidR="00FD2787" w:rsidRDefault="00FD2787" w:rsidP="00354571">
      <w:pPr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并且，我会继续加油！</w:t>
      </w:r>
    </w:p>
    <w:p w:rsidR="00FD2787" w:rsidRDefault="00FD2787">
      <w:pPr>
        <w:spacing w:line="360" w:lineRule="auto"/>
        <w:ind w:firstLine="480"/>
        <w:rPr>
          <w:rFonts w:asci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例文二：</w:t>
      </w:r>
    </w:p>
    <w:p w:rsidR="00FD2787" w:rsidRDefault="00FD2787" w:rsidP="00354571">
      <w:pPr>
        <w:autoSpaceDE w:val="0"/>
        <w:autoSpaceDN w:val="0"/>
        <w:adjustRightInd w:val="0"/>
        <w:spacing w:line="360" w:lineRule="auto"/>
        <w:ind w:firstLineChars="1500" w:firstLine="31680"/>
        <w:jc w:val="both"/>
        <w:rPr>
          <w:rFonts w:ascii="宋体" w:cs="宋体"/>
          <w:sz w:val="24"/>
          <w:szCs w:val="24"/>
          <w:lang w:val="en-US"/>
        </w:rPr>
      </w:pPr>
      <w:r>
        <w:rPr>
          <w:rFonts w:ascii="宋体" w:hAnsi="宋体" w:cs="宋体" w:hint="eastAsia"/>
          <w:sz w:val="24"/>
          <w:szCs w:val="24"/>
        </w:rPr>
        <w:t>那一次，我选择坚持</w:t>
      </w:r>
    </w:p>
    <w:p w:rsidR="00FD2787" w:rsidRDefault="00FD2787" w:rsidP="00354571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上午上课时，一个小小的柳絮在半开的门前向里探望着，仿佛在迟疑着进不进来。这时，一阵风像只手一样，把它推了进来，我不免要为它担心了，要知道，教室里，可没有它的安身之地。可能它也发现了这个十分可怕及严重的问题，向门飘去。可是，老天要置它于死地一般，风停了，它也只好飘飘悠悠地落在了地上。我想，这个还未见过世面的可怜的柳絮，是逃不了被踩的悲惨命运了。但是，它没有放弃。一会儿，风又来了，它竭尽全力向上飘。可惜，这又是一次老天的玩笑，它又一次重重的被扔到了地上。</w:t>
      </w:r>
    </w:p>
    <w:p w:rsidR="00FD2787" w:rsidRDefault="00FD2787" w:rsidP="00354571">
      <w:pPr>
        <w:autoSpaceDE w:val="0"/>
        <w:autoSpaceDN w:val="0"/>
        <w:adjustRightInd w:val="0"/>
        <w:spacing w:line="360" w:lineRule="auto"/>
        <w:ind w:firstLineChars="30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想想看，有如此悲惨“人生”的柳絮，绝对不只一个。柳絮是被上帝忘记祝福的天使，它们生存的唯一依靠只有全身的毛可以乘着风这辆便车，上帝拿走了太多太多，而留下的却太少太少了。可是，很多柳絮却成功了，它们长成了柳树。它们不只有羽毛，别忘了，它们还有一颗沉重的心，那是柳的孩子，是柳的未来。它们怀着柳的期望，义无反顾地向未知的未来走去。</w:t>
      </w:r>
    </w:p>
    <w:p w:rsidR="00FD2787" w:rsidRDefault="00FD2787" w:rsidP="00354571">
      <w:pPr>
        <w:autoSpaceDE w:val="0"/>
        <w:autoSpaceDN w:val="0"/>
        <w:adjustRightInd w:val="0"/>
        <w:spacing w:line="360" w:lineRule="auto"/>
        <w:ind w:firstLineChars="250" w:firstLine="3168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回头看看那个可怜的柳絮，它带着母亲的期望，又飘起来了，逃出了教室，向缥缈没有方向的未来飘去了。</w:t>
      </w:r>
    </w:p>
    <w:p w:rsidR="00FD2787" w:rsidRDefault="00FD2787" w:rsidP="00354571">
      <w:pPr>
        <w:autoSpaceDE w:val="0"/>
        <w:autoSpaceDN w:val="0"/>
        <w:adjustRightInd w:val="0"/>
        <w:spacing w:line="360" w:lineRule="auto"/>
        <w:ind w:firstLineChars="250" w:firstLine="31680"/>
        <w:rPr>
          <w:rFonts w:ascii="宋体" w:cs="宋体"/>
          <w:color w:val="FF000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难道我们不应该学一学这坚韧不拨的柳絮吗？我们不也像一个柳絮吗？我们怀着父母的期望，在缥缈的未来中沉浮着。有很多人像很多柳絮一样，跪在命运脚前，于是，他们被未来淹没。而有的人，则选择了坚持，在一次又一次打击与失败中成长，呛了口水没关系，岸就在前面。</w:t>
      </w:r>
    </w:p>
    <w:p w:rsidR="00FD2787" w:rsidRDefault="00FD2787" w:rsidP="00354571">
      <w:pPr>
        <w:autoSpaceDE w:val="0"/>
        <w:autoSpaceDN w:val="0"/>
        <w:adjustRightInd w:val="0"/>
        <w:spacing w:line="360" w:lineRule="auto"/>
        <w:ind w:firstLineChars="200" w:firstLine="31680"/>
        <w:rPr>
          <w:rFonts w:ascii="宋体" w:hAnsi="宋体" w:cs="宋体"/>
          <w:color w:val="FF0000"/>
          <w:sz w:val="24"/>
          <w:szCs w:val="24"/>
        </w:rPr>
      </w:pPr>
      <w:r>
        <w:rPr>
          <w:rFonts w:ascii="宋体" w:hAnsi="宋体" w:cs="宋体" w:hint="eastAsia"/>
          <w:color w:val="FF0000"/>
          <w:sz w:val="24"/>
          <w:szCs w:val="24"/>
        </w:rPr>
        <w:t>上天夺走了太多太多，但留下了一双翅膀，柳絮用它飞向了成功。看着那个柳絮远飞的背影，我相信，它一定会长大的。柳絮，我们一起加油</w:t>
      </w:r>
      <w:r>
        <w:rPr>
          <w:rFonts w:ascii="宋体" w:hAnsi="宋体" w:cs="宋体"/>
          <w:color w:val="FF0000"/>
          <w:sz w:val="24"/>
          <w:szCs w:val="24"/>
        </w:rPr>
        <w:t>!</w:t>
      </w:r>
    </w:p>
    <w:p w:rsidR="00FD2787" w:rsidRDefault="00FD2787"/>
    <w:sectPr w:rsidR="00FD2787" w:rsidSect="0081654D">
      <w:footerReference w:type="default" r:id="rId7"/>
      <w:pgSz w:w="11906" w:h="16838"/>
      <w:pgMar w:top="1417" w:right="1417" w:bottom="1440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787" w:rsidRDefault="00FD2787" w:rsidP="0081654D">
      <w:pPr>
        <w:spacing w:after="0" w:line="240" w:lineRule="auto"/>
      </w:pPr>
      <w:r>
        <w:separator/>
      </w:r>
    </w:p>
  </w:endnote>
  <w:endnote w:type="continuationSeparator" w:id="1">
    <w:p w:rsidR="00FD2787" w:rsidRDefault="00FD2787" w:rsidP="00816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787" w:rsidRDefault="00FD2787">
    <w:pPr>
      <w:pStyle w:val="Footer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>
          <v:textbox style="mso-fit-shape-to-text:t" inset="0,0,0,0">
            <w:txbxContent>
              <w:p w:rsidR="00FD2787" w:rsidRDefault="00FD2787">
                <w:pPr>
                  <w:pStyle w:val="Footer"/>
                </w:pP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787" w:rsidRDefault="00FD2787" w:rsidP="0081654D">
      <w:pPr>
        <w:spacing w:after="0" w:line="240" w:lineRule="auto"/>
      </w:pPr>
      <w:r>
        <w:separator/>
      </w:r>
    </w:p>
  </w:footnote>
  <w:footnote w:type="continuationSeparator" w:id="1">
    <w:p w:rsidR="00FD2787" w:rsidRDefault="00FD2787" w:rsidP="008165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654D"/>
    <w:rsid w:val="00197364"/>
    <w:rsid w:val="002B1F39"/>
    <w:rsid w:val="00354571"/>
    <w:rsid w:val="0081654D"/>
    <w:rsid w:val="00FD27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654D"/>
    <w:pPr>
      <w:widowControl w:val="0"/>
      <w:spacing w:after="200" w:line="276" w:lineRule="auto"/>
    </w:pPr>
    <w:rPr>
      <w:color w:val="000000"/>
      <w:kern w:val="1"/>
      <w:sz w:val="20"/>
      <w:szCs w:val="20"/>
      <w:lang w:val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1654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653CE"/>
    <w:rPr>
      <w:color w:val="000000"/>
      <w:kern w:val="1"/>
      <w:sz w:val="18"/>
      <w:szCs w:val="18"/>
      <w:lang w:val="zh-CN"/>
    </w:rPr>
  </w:style>
  <w:style w:type="paragraph" w:styleId="Header">
    <w:name w:val="header"/>
    <w:basedOn w:val="Normal"/>
    <w:link w:val="HeaderChar"/>
    <w:uiPriority w:val="99"/>
    <w:rsid w:val="0081654D"/>
    <w:pP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653CE"/>
    <w:rPr>
      <w:color w:val="000000"/>
      <w:kern w:val="1"/>
      <w:sz w:val="18"/>
      <w:szCs w:val="18"/>
      <w:lang w:val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83</TotalTime>
  <Pages>4</Pages>
  <Words>356</Words>
  <Characters>2031</Characters>
  <Application>Microsoft Office Outlook</Application>
  <DocSecurity>0</DocSecurity>
  <Lines>0</Lines>
  <Paragraphs>0</Paragraphs>
  <ScaleCrop>false</ScaleCrop>
  <Company>hj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</dc:creator>
  <cp:keywords/>
  <dc:description/>
  <cp:lastModifiedBy>hj</cp:lastModifiedBy>
  <cp:revision>2</cp:revision>
  <dcterms:created xsi:type="dcterms:W3CDTF">2019-01-08T00:03:00Z</dcterms:created>
  <dcterms:modified xsi:type="dcterms:W3CDTF">2019-02-23T02:31:00Z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