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0C42" w:rsidRDefault="007C0C42" w:rsidP="00574C61">
      <w:pPr>
        <w:spacing w:line="360" w:lineRule="auto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1pt;margin-top:961pt;width:21pt;height:36pt;z-index:251658240;mso-position-horizontal-relative:page;mso-position-vertical-relative:page">
            <v:imagedata r:id="rId6" o:title=""/>
            <w10:wrap anchorx="page" anchory="page"/>
          </v:shape>
        </w:pict>
      </w:r>
      <w:bookmarkStart w:id="0" w:name="_GoBack"/>
      <w:bookmarkEnd w:id="0"/>
      <w:r>
        <w:rPr>
          <w:rFonts w:cs="宋体" w:hint="eastAsia"/>
        </w:rPr>
        <w:t>《</w:t>
      </w:r>
      <w:r>
        <w:t xml:space="preserve"> </w:t>
      </w:r>
      <w:r>
        <w:rPr>
          <w:rFonts w:cs="宋体" w:hint="eastAsia"/>
        </w:rPr>
        <w:t>怎样选材</w:t>
      </w:r>
      <w:r>
        <w:t xml:space="preserve"> </w:t>
      </w:r>
      <w:r>
        <w:rPr>
          <w:rFonts w:cs="宋体" w:hint="eastAsia"/>
        </w:rPr>
        <w:t>》教学设计</w:t>
      </w:r>
      <w:r>
        <w:t xml:space="preserve"> </w:t>
      </w:r>
    </w:p>
    <w:p w:rsidR="007C0C42" w:rsidRDefault="007C0C42" w:rsidP="00574C61">
      <w:pPr>
        <w:spacing w:line="360" w:lineRule="auto"/>
      </w:pPr>
      <w:r>
        <w:t xml:space="preserve">      </w:t>
      </w:r>
      <w:r>
        <w:rPr>
          <w:rFonts w:cs="宋体" w:hint="eastAsia"/>
        </w:rPr>
        <w:t>大连市第八十中学</w:t>
      </w:r>
      <w:r>
        <w:t xml:space="preserve">      </w:t>
      </w:r>
      <w:r>
        <w:rPr>
          <w:rFonts w:cs="宋体" w:hint="eastAsia"/>
        </w:rPr>
        <w:t>刘芳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【教学目标】</w:t>
      </w:r>
      <w:r>
        <w:t xml:space="preserve"> </w:t>
      </w:r>
    </w:p>
    <w:p w:rsidR="007C0C42" w:rsidRDefault="007C0C42" w:rsidP="00574C61">
      <w:pPr>
        <w:spacing w:line="360" w:lineRule="auto"/>
      </w:pPr>
      <w:r>
        <w:t>1.</w:t>
      </w:r>
      <w:r>
        <w:rPr>
          <w:rFonts w:cs="宋体" w:hint="eastAsia"/>
        </w:rPr>
        <w:t>在阅读教学和既有写作积累的基础上，认识直接材料和间接材料。</w:t>
      </w:r>
      <w:r>
        <w:t xml:space="preserve"> 2</w:t>
      </w:r>
      <w:r>
        <w:rPr>
          <w:rFonts w:cs="宋体" w:hint="eastAsia"/>
        </w:rPr>
        <w:t>、通过写作材料的比较辨析，学习怎样围绕中心选择作文材料，明确选材的标准，做到真实、新颖。突破选材</w:t>
      </w:r>
      <w:r w:rsidRPr="005D2F9D">
        <w:rPr>
          <w:rFonts w:cs="Times New Roman"/>
          <w:noProof/>
        </w:rPr>
        <w:pict>
          <v:shape id="图片 15" o:spid="_x0000_i1025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肤浅的难题，力争做到深刻。</w:t>
      </w:r>
      <w:r>
        <w:t xml:space="preserve"> </w:t>
      </w:r>
    </w:p>
    <w:p w:rsidR="007C0C42" w:rsidRDefault="007C0C42" w:rsidP="00574C61">
      <w:pPr>
        <w:spacing w:line="360" w:lineRule="auto"/>
      </w:pPr>
      <w:r>
        <w:t>3</w:t>
      </w:r>
      <w:r>
        <w:rPr>
          <w:rFonts w:cs="宋体" w:hint="eastAsia"/>
        </w:rPr>
        <w:t>、在课堂评改实践中，增强写</w:t>
      </w:r>
      <w:r w:rsidRPr="005D2F9D">
        <w:rPr>
          <w:rFonts w:cs="Times New Roman"/>
          <w:noProof/>
        </w:rPr>
        <w:pict>
          <v:shape id="图片 8" o:spid="_x0000_i1026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作信心，提高作文的兴趣和选材的能力。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【课型与课时】</w:t>
      </w:r>
      <w:r>
        <w:t xml:space="preserve"> 1.</w:t>
      </w:r>
      <w:r>
        <w:rPr>
          <w:rFonts w:cs="宋体" w:hint="eastAsia"/>
        </w:rPr>
        <w:t>写作课</w:t>
      </w:r>
      <w:r>
        <w:t xml:space="preserve"> </w:t>
      </w:r>
    </w:p>
    <w:p w:rsidR="007C0C42" w:rsidRDefault="007C0C42" w:rsidP="00574C61">
      <w:pPr>
        <w:spacing w:line="360" w:lineRule="auto"/>
      </w:pPr>
      <w:r>
        <w:t xml:space="preserve">2.  1  </w:t>
      </w:r>
      <w:r>
        <w:rPr>
          <w:rFonts w:cs="宋体" w:hint="eastAsia"/>
        </w:rPr>
        <w:t>课时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【教材简析】</w:t>
      </w:r>
      <w:r>
        <w:t xml:space="preserve"> </w:t>
      </w:r>
    </w:p>
    <w:p w:rsidR="007C0C42" w:rsidRPr="00574C61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《怎样选材》是初中语文人教</w:t>
      </w:r>
      <w:r>
        <w:t>2011</w:t>
      </w:r>
      <w:r>
        <w:rPr>
          <w:rFonts w:cs="宋体" w:hint="eastAsia"/>
        </w:rPr>
        <w:t>课标版（</w:t>
      </w:r>
      <w:r>
        <w:t>2016</w:t>
      </w:r>
      <w:r>
        <w:rPr>
          <w:rFonts w:cs="宋体" w:hint="eastAsia"/>
        </w:rPr>
        <w:t>年起始）七年级下册第四单元写作训练内容。主题和题材是作文的两个最重要的构成要素。没有中心，材料就没有生命力</w:t>
      </w:r>
      <w:r>
        <w:t>;</w:t>
      </w:r>
      <w:r>
        <w:rPr>
          <w:rFonts w:cs="宋体" w:hint="eastAsia"/>
        </w:rPr>
        <w:t>没有材料，中心就无所依附。所以，我们写作不仅要重视立意，还要重视素材的积累和材料的选择。《语文课程标准》中要求：“写作要力求表达出自己对自然、社会、人生的独特感受和真切体验”。而这独特感受和真切体验就来源于生活，即写作的材料源自生活。我们日常所接触到的各类人物，遇到的各种事情，都可以成为写作时的直接材料</w:t>
      </w:r>
      <w:r>
        <w:t>;</w:t>
      </w:r>
      <w:r>
        <w:rPr>
          <w:rFonts w:cs="宋体" w:hint="eastAsia"/>
        </w:rPr>
        <w:t>而读过的书籍、文章等，还可以为我们提供一些间接材料。如何将这些材料，通过观察，提取，筛选，运用到作文中，让文章“言之有物”，这是学生作文中的难题。作为教师，就要想办法帮助学生攻克这一难关。学生的视野开阔了，生活丰富了，思考深刻了，感悟充盈了，不愁没有东西可写，不愁写不出鲜活的东西。解决了学生作文中的“源”的问题，“流”的问题就好办了。所谓“源”，就是“言之有物”；所谓“流”就是“言之有序”，即作文的技巧问题。所以，学会选材技巧，对学生的作文有着重要的意义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【教学创意】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本课的独特创意体现在四点。第一是课前的师生交流，学生从烹饪选择食材入手，体会到生活中选择食材和作文中选择材料的相似性，生活中的智</w:t>
      </w:r>
      <w:r w:rsidRPr="005D2F9D">
        <w:rPr>
          <w:rFonts w:cs="Times New Roman"/>
          <w:noProof/>
        </w:rPr>
        <w:pict>
          <v:shape id="图片 10" o:spid="_x0000_i1027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慧和写作中的智慧互通。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第二是通过课外阅读过的冰心所作的小诗寻求灵感，获得选材上的启示和感悟。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第三是教师恰当地利用了多媒体白板的放大镜功能、遮幕功能、聚光灯功能，在课堂上进行漫画演示，让学生在猜想训练中获得思维上的提升，突破了选材过程中的难题，即选材肤浅陈旧的问题，从中学会以独特的观察角度，独特的感悟，让材料深刻新颖的方法。直观高效，又增加了课堂的趣味性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第四是教师大量地整合了学生习作中有代表性的材料，一方面解决了学生存在的问题，更有针对性；另一方面课堂上辨析点评学生身边的素材，学生关注度更高。通过个体点评，小组交流评定等级，修改展示等环节，大大激发</w:t>
      </w:r>
      <w:r w:rsidRPr="005D2F9D">
        <w:rPr>
          <w:rFonts w:cs="Times New Roman"/>
          <w:noProof/>
        </w:rPr>
        <w:pict>
          <v:shape id="图片 4" o:spid="_x0000_i1028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了学生的参与意识和创作兴趣。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【教学过程】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一．课前活动，注重积累</w:t>
      </w:r>
      <w:r>
        <w:t xml:space="preserve"> </w:t>
      </w: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分钟）</w:t>
      </w:r>
      <w:r>
        <w:t xml:space="preserve"> </w:t>
      </w:r>
      <w:r>
        <w:rPr>
          <w:rFonts w:cs="宋体" w:hint="eastAsia"/>
        </w:rPr>
        <w:t>书声朗朗，齐诵古诗词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【设计意图】调整状态，迎接新课。注重积累，丰富素材。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二．创设情境，谈话导入</w:t>
      </w:r>
      <w:r>
        <w:t xml:space="preserve"> </w:t>
      </w:r>
      <w:r>
        <w:rPr>
          <w:rFonts w:cs="宋体" w:hint="eastAsia"/>
        </w:rPr>
        <w:t>（</w:t>
      </w:r>
      <w:r>
        <w:t>4</w:t>
      </w:r>
      <w:r>
        <w:rPr>
          <w:rFonts w:cs="宋体" w:hint="eastAsia"/>
        </w:rPr>
        <w:t>分钟）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师：同学们会做菜吗？今天我们在家里招待好友，你会选择图片上的哪种蔬菜来烹饪呢？（生观察图片后回答，陈述选择的理由，老师适当总结板书）老子曾经说“治大国若烹小鲜”，其实作文章的过程就像烹饪美食的过程，可不能“拣到篮里的就是菜”，需要我们用心选，今天我们就来聊聊作文如何选材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设计意图】观察蔬菜图片，交流选菜心得，学生带着生活的体验，走近作文课。在生活中“选菜”和作文中“选材”的共通性方面进行总结，为下面的学习做好铺垫。同时学生畅所欲言，营造轻松愉悦的课堂氛围。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三．依据经验，认识材料</w:t>
      </w:r>
      <w:r>
        <w:t xml:space="preserve"> </w:t>
      </w:r>
      <w:r>
        <w:rPr>
          <w:rFonts w:cs="宋体" w:hint="eastAsia"/>
        </w:rPr>
        <w:t>（</w:t>
      </w:r>
      <w:r>
        <w:t>4</w:t>
      </w:r>
      <w:r>
        <w:rPr>
          <w:rFonts w:cs="宋体" w:hint="eastAsia"/>
        </w:rPr>
        <w:t>分钟）</w:t>
      </w:r>
      <w:r>
        <w:t xml:space="preserve"> 1</w:t>
      </w:r>
      <w:r>
        <w:rPr>
          <w:rFonts w:cs="宋体" w:hint="eastAsia"/>
        </w:rPr>
        <w:t>．学生依据写作经历，明确什么是选材</w:t>
      </w:r>
      <w:r>
        <w:t xml:space="preserve"> </w:t>
      </w:r>
    </w:p>
    <w:p w:rsidR="007C0C42" w:rsidRDefault="007C0C42" w:rsidP="00574C61">
      <w:pPr>
        <w:spacing w:line="360" w:lineRule="auto"/>
      </w:pPr>
      <w:r>
        <w:t>2</w:t>
      </w:r>
      <w:r>
        <w:rPr>
          <w:rFonts w:cs="宋体" w:hint="eastAsia"/>
        </w:rPr>
        <w:t>．认识直接材料和间接材料，并分析在写作中的作用</w:t>
      </w:r>
      <w:r>
        <w:t xml:space="preserve"> 3</w:t>
      </w:r>
      <w:r>
        <w:rPr>
          <w:rFonts w:cs="宋体" w:hint="eastAsia"/>
        </w:rPr>
        <w:t>．教师根据学生回答，进行点拨和总结</w:t>
      </w:r>
      <w:r>
        <w:t xml:space="preserve"> </w:t>
      </w:r>
    </w:p>
    <w:p w:rsidR="007C0C42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【设计意图】学生根据积累，整合以往写作经验，能够明确选择恰当材料的目的是为了更好的表现主题。区分直接材料和间接材料，并清楚两者在作文中的效果，懂得善于观察，用心感悟，学会筛选材料的重要性。教学环节始终根据学生的体验基础螺旋提升。</w:t>
      </w:r>
      <w:r>
        <w:t xml:space="preserve"> 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:Z*xx*k.Com]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四．比较辨析，明确标准</w:t>
      </w:r>
      <w:r>
        <w:t xml:space="preserve"> </w:t>
      </w:r>
      <w:r>
        <w:rPr>
          <w:rFonts w:cs="宋体" w:hint="eastAsia"/>
        </w:rPr>
        <w:t>（</w:t>
      </w:r>
      <w:r>
        <w:t>15</w:t>
      </w:r>
      <w:r>
        <w:rPr>
          <w:rFonts w:cs="宋体" w:hint="eastAsia"/>
        </w:rPr>
        <w:t>分钟）</w:t>
      </w:r>
      <w:r>
        <w:t xml:space="preserve"> </w:t>
      </w:r>
    </w:p>
    <w:p w:rsidR="007C0C42" w:rsidRDefault="007C0C42" w:rsidP="00574C61">
      <w:pPr>
        <w:spacing w:line="360" w:lineRule="auto"/>
      </w:pPr>
      <w:r>
        <w:t>1.</w:t>
      </w:r>
      <w:r>
        <w:rPr>
          <w:rFonts w:cs="宋体" w:hint="eastAsia"/>
        </w:rPr>
        <w:t>教师启示审题要点，学生理解“牛人”含义，明确习作中心</w:t>
      </w:r>
      <w:r w:rsidRPr="005D2F9D">
        <w:rPr>
          <w:rFonts w:cs="Times New Roman"/>
          <w:noProof/>
        </w:rPr>
        <w:pict>
          <v:shape id="图片 9" o:spid="_x0000_i1029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。</w:t>
      </w:r>
      <w:r>
        <w:t xml:space="preserve"> </w:t>
      </w:r>
    </w:p>
    <w:p w:rsidR="007C0C42" w:rsidRDefault="007C0C42" w:rsidP="00574C61">
      <w:pPr>
        <w:spacing w:line="360" w:lineRule="auto"/>
      </w:pPr>
      <w:r>
        <w:t>2.</w:t>
      </w:r>
      <w:r>
        <w:rPr>
          <w:rFonts w:cs="宋体" w:hint="eastAsia"/>
        </w:rPr>
        <w:t>教师摘录学生作文中的片段，帮助更好理解中心，学生明确选材的前提是围绕中心。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“牛人”指某一方面非常厉害的人，做了一般人做不到的事，这才叫做牛人，而我们班的“牛人”更是不得了…</w:t>
      </w:r>
      <w:r>
        <w:t xml:space="preserve"> </w:t>
      </w:r>
      <w:r>
        <w:rPr>
          <w:rFonts w:cs="宋体" w:hint="eastAsia"/>
        </w:rPr>
        <w:t>…</w:t>
      </w:r>
      <w:r>
        <w:t xml:space="preserve"> </w:t>
      </w:r>
    </w:p>
    <w:p w:rsidR="007C0C42" w:rsidRDefault="007C0C42" w:rsidP="00574C61">
      <w:pPr>
        <w:spacing w:line="360" w:lineRule="auto"/>
      </w:pPr>
      <w:r>
        <w:t xml:space="preserve">                  ------</w:t>
      </w:r>
      <w:r>
        <w:rPr>
          <w:rFonts w:cs="宋体" w:hint="eastAsia"/>
        </w:rPr>
        <w:t>摘自王炯涵的作文开头</w:t>
      </w:r>
      <w:r>
        <w:t xml:space="preserve"> </w:t>
      </w:r>
    </w:p>
    <w:p w:rsidR="007C0C42" w:rsidRDefault="007C0C42" w:rsidP="00574C61">
      <w:pPr>
        <w:spacing w:line="360" w:lineRule="auto"/>
      </w:pPr>
      <w:r>
        <w:t>3.</w:t>
      </w:r>
      <w:r>
        <w:rPr>
          <w:rFonts w:cs="宋体" w:hint="eastAsia"/>
        </w:rPr>
        <w:t>以学生习作中的典型失误片段为例，学生个体点评，明确选材的标准。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中午，我在操场上疯跑着，不幸的是膝盖被重重撞了一下，整个人体在空中旋转</w:t>
      </w:r>
      <w:r>
        <w:t>360</w:t>
      </w:r>
      <w:r>
        <w:rPr>
          <w:rFonts w:cs="宋体" w:hint="eastAsia"/>
        </w:rPr>
        <w:t>度后，重重地摔在了地上。我躺在地上苦不堪言。他在远处望见了我，立马放下手头工作跑了过来，仔细察看我的情况后，将我小心翼翼地扶我到阴凉处，飞奔向水房，教室，</w:t>
      </w:r>
      <w:r w:rsidRPr="005D2F9D">
        <w:rPr>
          <w:rFonts w:cs="Times New Roman"/>
          <w:noProof/>
        </w:rPr>
        <w:pict>
          <v:shape id="图片 7" o:spid="_x0000_i1030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一趟趟来回的跑，当他最后一次给我送来湿毛巾，我偶然发现他左肘透出一丝丝鲜红的血，我刚想问他，他冲我笑笑。我看他略有点脏的脸上，淌着大片的汗珠，如同宝石般晶莹，照亮了我心底的暖。他着实令我敬佩，是我班名副其实的“牛人”。</w:t>
      </w:r>
      <w:r>
        <w:t xml:space="preserve"> </w:t>
      </w:r>
    </w:p>
    <w:p w:rsidR="007C0C42" w:rsidRDefault="007C0C42" w:rsidP="00574C61">
      <w:pPr>
        <w:spacing w:line="360" w:lineRule="auto"/>
        <w:rPr>
          <w:rFonts w:cs="Times New Roman"/>
        </w:rPr>
      </w:pPr>
      <w:r>
        <w:t>4</w:t>
      </w:r>
      <w:r>
        <w:rPr>
          <w:rFonts w:cs="宋体" w:hint="eastAsia"/>
        </w:rPr>
        <w:t>、学生对学案卷上的六则材料，进行组内评价，并用道具把各组意见呈现在黑板上。教师总结各组意见，引导学生深入点评，丰富选材标准。</w:t>
      </w:r>
      <w:r>
        <w:t xml:space="preserve"> </w:t>
      </w:r>
      <w:r>
        <w:rPr>
          <w:rFonts w:cs="宋体" w:hint="eastAsia"/>
        </w:rPr>
        <w:t>【设计意图】课前教师对学生写作材料进行整理。通过优秀片段展示，肯定赞赏，鼓励学生有写作的信心；通过习作中典型问题片段，进行点评，明确选材标准。“点”与“面”结合，个人评价与小组评价结合，通过道具直观展现并汇总选材等级评定，对共性问题材料进行深入探讨，认识到选“深”不选“浅”的重要性。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五．活动猜想，挖掘深意</w:t>
      </w:r>
      <w:r>
        <w:t xml:space="preserve"> </w:t>
      </w:r>
      <w:r>
        <w:rPr>
          <w:rFonts w:cs="宋体" w:hint="eastAsia"/>
        </w:rPr>
        <w:t>（</w:t>
      </w:r>
      <w:r>
        <w:t>12</w:t>
      </w:r>
      <w:r>
        <w:rPr>
          <w:rFonts w:cs="宋体" w:hint="eastAsia"/>
        </w:rPr>
        <w:t>分钟）</w:t>
      </w:r>
      <w:r>
        <w:t xml:space="preserve"> </w:t>
      </w:r>
    </w:p>
    <w:p w:rsidR="007C0C42" w:rsidRDefault="007C0C42" w:rsidP="00574C61">
      <w:pPr>
        <w:spacing w:line="360" w:lineRule="auto"/>
      </w:pPr>
      <w:r>
        <w:t>1</w:t>
      </w:r>
      <w:r>
        <w:rPr>
          <w:rFonts w:cs="宋体" w:hint="eastAsia"/>
        </w:rPr>
        <w:t>．学生通过读冰心的小诗，获得选材上的启示</w:t>
      </w:r>
      <w:r>
        <w:t xml:space="preserve"> </w:t>
      </w:r>
    </w:p>
    <w:p w:rsidR="007C0C42" w:rsidRDefault="007C0C42" w:rsidP="00574C61">
      <w:pPr>
        <w:spacing w:line="360" w:lineRule="auto"/>
      </w:pPr>
      <w:r>
        <w:t>2</w:t>
      </w:r>
      <w:r>
        <w:rPr>
          <w:rFonts w:cs="宋体" w:hint="eastAsia"/>
        </w:rPr>
        <w:t>．学生通过观察漫画，猜想情节，获得思维上的启示</w:t>
      </w:r>
      <w:r>
        <w:t xml:space="preserve"> </w:t>
      </w:r>
    </w:p>
    <w:p w:rsidR="007C0C42" w:rsidRDefault="007C0C42" w:rsidP="00574C61">
      <w:pPr>
        <w:spacing w:line="360" w:lineRule="auto"/>
      </w:pPr>
      <w:r>
        <w:t>3.</w:t>
      </w:r>
      <w:r>
        <w:rPr>
          <w:rFonts w:cs="宋体" w:hint="eastAsia"/>
        </w:rPr>
        <w:t>教师通过多媒体手段“放大镜演示”“遮幕功能”“聚光灯演示”，启示学生选材思维时，注意观察的角度，思考的深度。</w:t>
      </w:r>
      <w:r>
        <w:t xml:space="preserve"> 4.</w:t>
      </w:r>
      <w:r>
        <w:rPr>
          <w:rFonts w:cs="宋体" w:hint="eastAsia"/>
        </w:rPr>
        <w:t>师生总结活动启示：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选材时除了关注表象，</w:t>
      </w:r>
      <w:r>
        <w:t xml:space="preserve"> </w:t>
      </w:r>
      <w:r>
        <w:rPr>
          <w:rFonts w:cs="宋体" w:hint="eastAsia"/>
        </w:rPr>
        <w:t>还要多关注点背后的东西。</w:t>
      </w:r>
      <w:r>
        <w:t xml:space="preserve"> </w:t>
      </w:r>
      <w:r>
        <w:rPr>
          <w:rFonts w:cs="宋体" w:hint="eastAsia"/>
        </w:rPr>
        <w:t>多一点特别的注意（注意这个过程之前和之后发生了什么）；多一点特别的思考（思考一下形成这个现象的真正原因是什么）。</w:t>
      </w:r>
      <w:r>
        <w:t xml:space="preserve"> </w:t>
      </w:r>
    </w:p>
    <w:p w:rsidR="007C0C42" w:rsidRDefault="007C0C42" w:rsidP="00574C61">
      <w:pPr>
        <w:spacing w:line="360" w:lineRule="auto"/>
      </w:pPr>
      <w:r>
        <w:t>5.</w:t>
      </w:r>
      <w:r>
        <w:rPr>
          <w:rFonts w:cs="宋体" w:hint="eastAsia"/>
        </w:rPr>
        <w:t>运用思维技巧，口头上交流展示。学生对刚刚各小组评定一般等级的第四则材料进行修改，让其变得新颖深刻。教师对学生运用过程中存在的问题进行点拨，达成共识，加深印象。</w:t>
      </w:r>
      <w:r>
        <w:t xml:space="preserve"> </w:t>
      </w:r>
    </w:p>
    <w:p w:rsidR="007C0C42" w:rsidRDefault="007C0C42" w:rsidP="00574C61">
      <w:pPr>
        <w:spacing w:line="360" w:lineRule="auto"/>
      </w:pPr>
      <w:r>
        <w:t>6.</w:t>
      </w:r>
      <w:r>
        <w:rPr>
          <w:rFonts w:cs="宋体" w:hint="eastAsia"/>
        </w:rPr>
        <w:t>再次运用强化技巧，书面表达，交流展示。同学针对刚刚共同评定一般等级的第三则和第六则材料，选择其中一则进行修改，形成技能。</w:t>
      </w:r>
      <w:r>
        <w:t xml:space="preserve"> </w:t>
      </w:r>
    </w:p>
    <w:p w:rsidR="007C0C42" w:rsidRDefault="007C0C42" w:rsidP="00574C61">
      <w:pPr>
        <w:spacing w:line="360" w:lineRule="auto"/>
        <w:rPr>
          <w:rFonts w:cs="Times New Roman"/>
        </w:rPr>
      </w:pPr>
      <w:r>
        <w:t>7</w:t>
      </w:r>
      <w:r>
        <w:rPr>
          <w:rFonts w:cs="宋体" w:hint="eastAsia"/>
        </w:rPr>
        <w:t>、学生展示评价修改后的成果，教师下水文点评交流，再次强化，加深印象。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【设计意图】</w:t>
      </w:r>
      <w:r>
        <w:t xml:space="preserve"> </w:t>
      </w:r>
      <w:r>
        <w:rPr>
          <w:rFonts w:cs="宋体" w:hint="eastAsia"/>
        </w:rPr>
        <w:t>通过小诗感悟、漫画猜想的方式大大激发了学生的思考欲望，学生参与积极性极高，在两轮实践，谈一谈和写一写的过程</w:t>
      </w:r>
      <w:r w:rsidRPr="005D2F9D">
        <w:rPr>
          <w:rFonts w:cs="Times New Roman"/>
          <w:noProof/>
        </w:rPr>
        <w:pict>
          <v:shape id="图片 16" o:spid="_x0000_i1031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中获得思维启示。多媒体手段的运用，直观地展示了学生选材过程中观察角度和思考的角度的局限</w:t>
      </w:r>
      <w:r w:rsidRPr="005D2F9D">
        <w:rPr>
          <w:rFonts w:cs="Times New Roman"/>
          <w:noProof/>
        </w:rPr>
        <w:pict>
          <v:shape id="图片 12" o:spid="_x0000_i1032" type="#_x0000_t75" alt="学科网(www.zxxk.com)--教育资源门户，提供试卷、教案、课件、论文、素材及各类教学资源下载，还有大量而丰富的教学相关资讯！" style="width:7.5pt;height:.75pt;visibility:visible">
            <v:imagedata r:id="rId7" o:title=""/>
          </v:shape>
        </w:pict>
      </w:r>
      <w:r>
        <w:rPr>
          <w:rFonts w:cs="宋体" w:hint="eastAsia"/>
        </w:rPr>
        <w:t>性，让学生幡然所悟，获得写作上的灵感。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六．课堂小结，提升自信（</w:t>
      </w:r>
      <w:r>
        <w:t>2</w:t>
      </w:r>
      <w:r>
        <w:rPr>
          <w:rFonts w:cs="宋体" w:hint="eastAsia"/>
        </w:rPr>
        <w:t>分钟）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老师：看来咱</w:t>
      </w:r>
      <w:r w:rsidRPr="005D2F9D">
        <w:rPr>
          <w:rFonts w:cs="Times New Roman"/>
          <w:noProof/>
        </w:rPr>
        <w:pict>
          <v:shape id="图片 5" o:spid="_x0000_i1033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班孩子也很牛，因为你们很有灵性。这堂课我们不但一起去探究了选材的标准。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师生：要围绕中心。选熟不选生、选新不选旧、选好不选坏、选真不选假、选深不选浅。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老师：更主要的我们很牛的原因，我们能把原先很浅的材料通过我们的技巧，通过我们别样角度的观察和改动，让他更深刻，那我们要对自己说一句，别人做不到我们做到了，我们真牛！</w:t>
      </w:r>
      <w:r>
        <w:t xml:space="preserve"> </w:t>
      </w:r>
      <w:r>
        <w:rPr>
          <w:rFonts w:cs="宋体" w:hint="eastAsia"/>
        </w:rPr>
        <w:t>师生：我们真牛！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【设计意图】师生共同总结本节课的重点和难点，便于记忆。通过总结回扣习作的主题“牛”，认识到我们通过认真思考，我们的作文也真“牛”，增强学生写作自信心。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七．布置作业，课后运用（</w:t>
      </w:r>
      <w:r>
        <w:t>1</w:t>
      </w:r>
      <w:r>
        <w:rPr>
          <w:rFonts w:cs="宋体" w:hint="eastAsia"/>
        </w:rPr>
        <w:t>分钟）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运用课上所学技能改动自己的习作《晒晒我们班的“牛人”》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【设计意图】</w:t>
      </w:r>
      <w:r>
        <w:t xml:space="preserve"> </w:t>
      </w:r>
    </w:p>
    <w:p w:rsidR="007C0C42" w:rsidRPr="00574C61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学以致用，巩固强化。学会评</w:t>
      </w:r>
      <w:r w:rsidRPr="005D2F9D">
        <w:rPr>
          <w:rFonts w:cs="Times New Roman"/>
          <w:noProof/>
        </w:rPr>
        <w:pict>
          <v:shape id="图片 17" o:spid="_x0000_i1034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改作文，养成良好的写作习惯。</w:t>
      </w:r>
      <w:r>
        <w:t xml:space="preserve"> 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附：（一）课堂习作片段</w:t>
      </w:r>
      <w:r>
        <w:t xml:space="preserve"> 1.</w:t>
      </w:r>
      <w:r>
        <w:rPr>
          <w:rFonts w:cs="宋体" w:hint="eastAsia"/>
        </w:rPr>
        <w:t>学生习作中原片段：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</w:t>
      </w:r>
      <w:r>
        <w:t>.</w:t>
      </w:r>
      <w:r>
        <w:rPr>
          <w:rFonts w:cs="宋体" w:hint="eastAsia"/>
        </w:rPr>
        <w:t>篮球场上，同学们仿佛是被人操控的木偶，反应不及，徒劳奔跑。看看他，似乎半点疲倦的样子都没有，灵活的步伐，精准的投篮，一场下来有的只是脸颊上一小片潮红与几滴额头上的汗珠而已。此等体育健将，真牛！</w:t>
      </w:r>
      <w:r>
        <w:t xml:space="preserve"> </w:t>
      </w:r>
    </w:p>
    <w:p w:rsidR="007C0C42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</w:t>
      </w:r>
      <w:r>
        <w:t xml:space="preserve">. </w:t>
      </w:r>
      <w:r>
        <w:rPr>
          <w:rFonts w:cs="宋体" w:hint="eastAsia"/>
        </w:rPr>
        <w:t>她慢慢悠悠地从笔卷中抽出一支。浸水、蘸墨、顺笔，动作是那么地娴熟。只见她凝神定气，移</w:t>
      </w:r>
      <w:r w:rsidRPr="005D2F9D">
        <w:rPr>
          <w:rFonts w:cs="Times New Roman"/>
          <w:noProof/>
        </w:rPr>
        <w:pict>
          <v:shape id="图片 11" o:spid="_x0000_i1035" type="#_x0000_t75" alt="学科网(www.zxxk.com)--教育资源门户，提供试卷、教案、课件、论文、素材及各类教学资源下载，还有大量而丰富的教学相关资讯！" style="width:9.75pt;height:.75pt;visibility:visible">
            <v:imagedata r:id="rId7" o:title=""/>
          </v:shape>
        </w:pict>
      </w:r>
      <w:r>
        <w:rPr>
          <w:rFonts w:cs="宋体" w:hint="eastAsia"/>
        </w:rPr>
        <w:t>动手腕，柔软的笔尖在宣纸上飞舞，留下一道道墨迹，飘若浮云，矫若惊龙，遒劲有力。她的眉毛时而紧皱，时而舒展，潜心贯注，不久，一幅书法佳作诞生了。</w:t>
      </w:r>
      <w:r>
        <w:t xml:space="preserve"> 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:Zxxk.Com]</w:t>
      </w:r>
    </w:p>
    <w:p w:rsidR="007C0C42" w:rsidRDefault="007C0C42" w:rsidP="00574C61">
      <w:pPr>
        <w:spacing w:line="360" w:lineRule="auto"/>
      </w:pPr>
      <w:r>
        <w:t>2.</w:t>
      </w:r>
      <w:r>
        <w:rPr>
          <w:rFonts w:cs="宋体" w:hint="eastAsia"/>
        </w:rPr>
        <w:t>学生改后片段：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</w:t>
      </w:r>
      <w:r>
        <w:t>.</w:t>
      </w:r>
      <w:r>
        <w:rPr>
          <w:rFonts w:cs="宋体" w:hint="eastAsia"/>
        </w:rPr>
        <w:t>比赛前他一遍遍地练习运球，一遍遍地练习跑位，他用双手将球扣进篮筐。当其他人都坐在树下休息时，唯独他在毒辣的太阳下练球。果然在比赛场上，同学们都像是被操控的木偶，反应不及，徒劳奔跑，他却一次次地投球，在场上灵活跑位，半点疲倦与紧张也没有，似乎对这场比赛有极大的把握，一场比赛下来只是脸上有一小片潮红而已。当其他人都在赞扬他的时候，他却已经又一次投入到练习中去了，刻苦认真，这才是他牛的原因。此等体育健将，真牛！</w:t>
      </w:r>
      <w:r>
        <w:t xml:space="preserve"> </w:t>
      </w:r>
    </w:p>
    <w:p w:rsidR="007C0C42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</w:t>
      </w:r>
      <w:r>
        <w:t>.</w:t>
      </w:r>
      <w:r>
        <w:rPr>
          <w:rFonts w:cs="宋体" w:hint="eastAsia"/>
        </w:rPr>
        <w:t>说起她的书法，我不得不恭敬地叫上一声师傅。只见她慢悠悠地从笔架上抽出一支笔，浸水，蘸墨，顺笔，她的动作是那么娴熟。不紧不慢，凝神定气，柔软的笔尖在宣纸上飞舞，留下一道道墨迹，飘若浮云，矫若惊龙，遒劲有力。她的眉毛时而紧皱，时而舒展。不久，一幅书法佳作诞生了。而这一幕，我见证了太多次，费尽心思，全神贯注，不断尝试，追</w:t>
      </w:r>
      <w:r w:rsidRPr="005D2F9D">
        <w:rPr>
          <w:rFonts w:cs="Times New Roman"/>
          <w:noProof/>
        </w:rPr>
        <w:pict>
          <v:shape id="图片 6" o:spid="_x0000_i1036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求更好。废了无数张宣纸，用了许多墨水，持之以恒，将书法融入灵魂，才得以创作出如此书法佳作。这样坚持不懈的书法达人，你说她牛不牛？</w:t>
      </w:r>
      <w:r>
        <w:t xml:space="preserve">  </w:t>
      </w:r>
      <w:r>
        <w:rPr>
          <w:color w:val="FFFFFF"/>
          <w:sz w:val="4"/>
          <w:szCs w:val="4"/>
        </w:rPr>
        <w:t>[</w:t>
      </w:r>
      <w:r>
        <w:rPr>
          <w:rFonts w:cs="宋体" w:hint="eastAsia"/>
          <w:color w:val="FFFFFF"/>
          <w:sz w:val="4"/>
          <w:szCs w:val="4"/>
        </w:rPr>
        <w:t>来源</w:t>
      </w:r>
      <w:r>
        <w:rPr>
          <w:color w:val="FFFFFF"/>
          <w:sz w:val="4"/>
          <w:szCs w:val="4"/>
        </w:rPr>
        <w:t>:</w:t>
      </w:r>
      <w:r>
        <w:rPr>
          <w:rFonts w:cs="宋体" w:hint="eastAsia"/>
          <w:color w:val="FFFFFF"/>
          <w:sz w:val="4"/>
          <w:szCs w:val="4"/>
        </w:rPr>
        <w:t>学科网</w:t>
      </w:r>
      <w:r>
        <w:rPr>
          <w:color w:val="FFFFFF"/>
          <w:sz w:val="4"/>
          <w:szCs w:val="4"/>
        </w:rPr>
        <w:t>ZXXK]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（二）教师下水片段</w:t>
      </w:r>
      <w:r>
        <w:t xml:space="preserve"> </w:t>
      </w:r>
    </w:p>
    <w:p w:rsidR="007C0C42" w:rsidRDefault="007C0C42" w:rsidP="00574C61">
      <w:pPr>
        <w:spacing w:line="360" w:lineRule="auto"/>
      </w:pPr>
      <w:r>
        <w:t xml:space="preserve">  1.</w:t>
      </w:r>
      <w:r>
        <w:rPr>
          <w:rFonts w:cs="宋体" w:hint="eastAsia"/>
        </w:rPr>
        <w:t>脚步轻移，躬身微倾，千百遍重复着单一的动作却不知疲倦。你热爱篮球却没有天分，但你对于别人的质疑坚定地说“不”。跑停滑移，跳转投</w:t>
      </w:r>
      <w:r w:rsidRPr="005D2F9D">
        <w:rPr>
          <w:rFonts w:cs="Times New Roman"/>
          <w:noProof/>
        </w:rPr>
        <w:pict>
          <v:shape id="图片 13" o:spid="_x0000_i1037" type="#_x0000_t75" alt="学科网(www.zxxk.com)--教育资源门户，提供试卷、教案、课件、论文、素材及各类教学资源下载，还有大量而丰富的教学相关资讯！" style="width:7.5pt;height:.75pt;visibility:visible">
            <v:imagedata r:id="rId7" o:title=""/>
          </v:shape>
        </w:pict>
      </w:r>
      <w:r>
        <w:rPr>
          <w:rFonts w:cs="宋体" w:hint="eastAsia"/>
        </w:rPr>
        <w:t>抢，任汗水肆虐着你的脸庞，任磨损的篮球一次又一次弹筐而出，你还在千百遍的尝试。我的眼中满是你拼搏的节奏和执着的身影。唯有坚持才能造就辉煌，赛场上关键时刻，转身，后仰，跳投，篮球在炽热的空气中滑出一道完美的弧线，利索地钻进篮筐，正投篮心，锁定胜局。那一刻，周围安静了片刻，接着爆发出轰鸣的掌声。我倾心为你的坚持而喝彩</w:t>
      </w:r>
      <w:r>
        <w:t>------</w:t>
      </w:r>
      <w:r>
        <w:rPr>
          <w:rFonts w:cs="宋体" w:hint="eastAsia"/>
        </w:rPr>
        <w:t>你就是我们班的篮球牛人，毅力超人！</w:t>
      </w:r>
      <w:r>
        <w:t xml:space="preserve"> 2.</w:t>
      </w:r>
      <w:r>
        <w:rPr>
          <w:rFonts w:cs="宋体" w:hint="eastAsia"/>
        </w:rPr>
        <w:t>静立，铺毡，轻放一张带米字格的毛边纸于桌上。用镇纸将纸抹平，从笔架抽出一支墨笔，浸水，蘸墨，顺笔，动作是那么地娴熟。一横一竖就在纸上铺陈开来，你认真的侧颜在光线下像尊浮雕。你默念着口诀：“逆锋起笔，中锋用笔，粗细变化要自然，起笔收笔要谨慎……”。当笔划融入你的血液，书法渗入你的灵魂，循序渐进地练习，日复一日地打磨，终于让刚劲有力的方块字从笔尖倾泻而出，书法的意境在宣纸上行云流水般地流淌。那一刻，我为你的专注</w:t>
      </w:r>
      <w:r w:rsidRPr="005D2F9D">
        <w:rPr>
          <w:rFonts w:cs="Times New Roman"/>
          <w:noProof/>
        </w:rPr>
        <w:pict>
          <v:shape id="图片 14" o:spid="_x0000_i1038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而喝彩</w:t>
      </w:r>
      <w:r>
        <w:t>——</w:t>
      </w:r>
      <w:r>
        <w:rPr>
          <w:rFonts w:cs="宋体" w:hint="eastAsia"/>
        </w:rPr>
        <w:t>你就是我们班的书法牛人，专注明星！</w:t>
      </w:r>
      <w:r>
        <w:t xml:space="preserve">  </w:t>
      </w:r>
    </w:p>
    <w:p w:rsidR="007C0C42" w:rsidRDefault="007C0C42" w:rsidP="00574C61">
      <w:pPr>
        <w:spacing w:line="360" w:lineRule="auto"/>
      </w:pPr>
      <w:r>
        <w:t xml:space="preserve">  </w:t>
      </w:r>
      <w:r>
        <w:rPr>
          <w:rFonts w:cs="宋体" w:hint="eastAsia"/>
        </w:rPr>
        <w:t>（三）学生课后修改的习作</w:t>
      </w:r>
      <w:r>
        <w:t xml:space="preserve"> </w:t>
      </w:r>
    </w:p>
    <w:p w:rsidR="007C0C42" w:rsidRPr="00574C61" w:rsidRDefault="007C0C42" w:rsidP="00574C61">
      <w:pPr>
        <w:spacing w:line="360" w:lineRule="auto"/>
        <w:rPr>
          <w:rFonts w:cs="Times New Roman"/>
        </w:rPr>
      </w:pPr>
      <w:r>
        <w:rPr>
          <w:rFonts w:cs="宋体" w:hint="eastAsia"/>
        </w:rPr>
        <w:t>晒晒我们班的“牛人”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在这个高手汇集的班级中，有“跑步闪电侠”“欢乐制造仪”“知识百科书”……她，应算是本班</w:t>
      </w:r>
      <w:r>
        <w:t>No.1</w:t>
      </w:r>
      <w:r>
        <w:rPr>
          <w:rFonts w:cs="宋体" w:hint="eastAsia"/>
        </w:rPr>
        <w:t>的超级牛人，有着“飞燕女王”和“金话筒”的美誉。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在运动方面，她可是数一数二的能手，尤为擅长跳远，号称“飞燕女王”！</w:t>
      </w:r>
      <w:r>
        <w:t xml:space="preserve"> </w:t>
      </w:r>
      <w:r>
        <w:rPr>
          <w:rFonts w:cs="宋体" w:hint="eastAsia"/>
        </w:rPr>
        <w:t>跳远比赛在大家的哀号声中来临，大家手足无措，局促不安。蓦然回首，见“飞燕女王”两耳不闻窗外事，一心只求练跳远。千百次重复，万千次练习，不知疲倦，不会厌倦。握、扬、甩、引、曲、伸、跳、落。一次次的努力，在她的脸上凝聚成了颗颗晶莹的汗珠，与阳光映衬闪烁。她一遍遍不知疲惫地起跳，落地的样子在我眼中重复出现，偌大的操场，唯有她反复练习的身影。擦擦额角的细汗，稍作休息，与我们一起来到测试场上。只见她站在白线后，白皙的双手攥拳挥舞。一扬，扬出青春奋斗的朝气；一甩，甩出了勇往直前的决心。有力的双腿一伸，一弯，一跃，轻盈落地，竟然跳出了两米一的好成绩！在大家的惊叹声中，她却不满现状，又练习起了跳远……你说，她牛不牛？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肌骨莹润，</w:t>
      </w:r>
      <w:r w:rsidRPr="005D2F9D">
        <w:rPr>
          <w:rFonts w:cs="Times New Roman"/>
          <w:noProof/>
        </w:rPr>
        <w:pict>
          <v:shape id="图片 18" o:spid="_x0000_i1039" type="#_x0000_t75" alt="学科网(www.zxxk.com)--教育资源门户，提供试卷、教案、课件、论文、素材及各类教学资源下载，还有大量而丰富的教学相关资讯！" style="width:9.75pt;height:1.5pt;visibility:visible">
            <v:imagedata r:id="rId7" o:title=""/>
          </v:shape>
        </w:pict>
      </w:r>
      <w:r>
        <w:rPr>
          <w:rFonts w:cs="宋体" w:hint="eastAsia"/>
        </w:rPr>
        <w:t>举止娴雅。唇不点而红，眉不画而黛。她的外在形象好，气质优；她的发音准，情感丰富，被誉为“金话筒”，被选为《黄河颂》的领诵。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自从选为领诵者，她每天便和晨曦碰面，与月亮作伴。勤奋练习，不曾懈怠。那次，我早到学校，操场上只有两三个同学在说说笑笑，而她在槐树下挺胸，抬头，微笑，诵读。我注视着她，背对朝阳，一遍遍地打磨，一遍遍地演练，身后是一片耀眼的光芒……功夫不负有心人。表演当天，舞台上，当伴奏音乐响起，她微启双唇，字字饱含情感，句句撼人心魄，高低抑扬，引人入胜。台下观众按捺不住地与她随声附和，激动不已地献上掌声。此等牛人，吾等怎能不心生敬佩？</w:t>
      </w:r>
      <w:r>
        <w:t xml:space="preserve">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“飞燕女王”“朗诵金话筒”，我心中敬佩的榜样，我们班的头号“牛人”！</w:t>
      </w:r>
      <w:r>
        <w:t xml:space="preserve">  </w:t>
      </w:r>
    </w:p>
    <w:p w:rsidR="007C0C42" w:rsidRDefault="007C0C42" w:rsidP="00574C61">
      <w:pPr>
        <w:spacing w:line="360" w:lineRule="auto"/>
      </w:pPr>
      <w:r>
        <w:rPr>
          <w:rFonts w:cs="宋体" w:hint="eastAsia"/>
        </w:rPr>
        <w:t>（注：教师批改中给予微观改动。）</w:t>
      </w:r>
      <w:r>
        <w:t xml:space="preserve">  </w:t>
      </w:r>
    </w:p>
    <w:sectPr w:rsidR="007C0C42" w:rsidSect="00574C61">
      <w:headerReference w:type="default" r:id="rId8"/>
      <w:footerReference w:type="default" r:id="rId9"/>
      <w:pgSz w:w="11906" w:h="16838"/>
      <w:pgMar w:top="1417" w:right="1417" w:bottom="1417" w:left="1417" w:header="85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C42" w:rsidRDefault="007C0C42" w:rsidP="004430C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7C0C42" w:rsidRDefault="007C0C42" w:rsidP="004430C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C42" w:rsidRPr="00CD388E" w:rsidRDefault="007C0C42" w:rsidP="00CD388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C42" w:rsidRDefault="007C0C42" w:rsidP="004430C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7C0C42" w:rsidRDefault="007C0C42" w:rsidP="004430C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C42" w:rsidRPr="00CD388E" w:rsidRDefault="007C0C42" w:rsidP="00CD388E">
    <w:pPr>
      <w:pStyle w:val="Header"/>
      <w:jc w:val="right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0CA"/>
    <w:rsid w:val="00040910"/>
    <w:rsid w:val="00090272"/>
    <w:rsid w:val="00227FCD"/>
    <w:rsid w:val="00230AB6"/>
    <w:rsid w:val="004430CA"/>
    <w:rsid w:val="00491750"/>
    <w:rsid w:val="00574C61"/>
    <w:rsid w:val="005D2F9D"/>
    <w:rsid w:val="007A150B"/>
    <w:rsid w:val="007C0C42"/>
    <w:rsid w:val="007E6D8B"/>
    <w:rsid w:val="009E40EE"/>
    <w:rsid w:val="00CD388E"/>
    <w:rsid w:val="00D270E1"/>
    <w:rsid w:val="00E10DEE"/>
    <w:rsid w:val="00F9595D"/>
    <w:rsid w:val="00FA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0E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9E40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40EE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9E40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40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2554</Words>
  <Characters>2581</Characters>
  <Application>Microsoft Office Outlook</Application>
  <DocSecurity>0</DocSecurity>
  <Lines>0</Lines>
  <Paragraphs>0</Paragraphs>
  <ScaleCrop>false</ScaleCrop>
  <Company>hj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 怎样选材 》教学设计 </dc:title>
  <dc:subject/>
  <dc:creator>hj</dc:creator>
  <cp:keywords/>
  <dc:description/>
  <cp:lastModifiedBy>hj</cp:lastModifiedBy>
  <cp:revision>2</cp:revision>
  <dcterms:created xsi:type="dcterms:W3CDTF">2018-03-26T09:55:00Z</dcterms:created>
  <dcterms:modified xsi:type="dcterms:W3CDTF">2018-03-26T09:55:00Z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